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3 -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:rsidR="00FD7D1E" w:rsidRPr="00FD7D1E" w:rsidRDefault="00FD7D1E" w:rsidP="00FD7D1E"/>
    <w:p w:rsidR="00054ABC" w:rsidRDefault="00054ABC" w:rsidP="00054ABC">
      <w:pPr>
        <w:spacing w:line="240" w:lineRule="atLeast"/>
      </w:pPr>
      <w:r>
        <w:t xml:space="preserve">Behoort bij aanbesteding </w:t>
      </w:r>
      <w:r>
        <w:t>Schoonmaakdienstverlening, glasbewassing en sanitaire voorzieningen</w:t>
      </w:r>
      <w:r>
        <w:t xml:space="preserve"> </w:t>
      </w:r>
      <w:r>
        <w:t>–</w:t>
      </w:r>
      <w:r>
        <w:t xml:space="preserve"> </w:t>
      </w:r>
      <w:r>
        <w:t>INK2020.561</w:t>
      </w:r>
    </w:p>
    <w:p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3"/>
        <w:gridCol w:w="4413"/>
      </w:tblGrid>
      <w:tr w:rsidR="00FD7D1E" w:rsidRPr="008341A2" w:rsidTr="00054A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</w:tcPr>
          <w:p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700" w:type="pct"/>
            <w:gridSpan w:val="2"/>
          </w:tcPr>
          <w:p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FD7D1E" w:rsidRPr="008341A2" w:rsidRDefault="00FD7D1E" w:rsidP="00013EF4">
            <w:r w:rsidRPr="008341A2">
              <w:t>Referentieproject bij kerncompetentie:</w:t>
            </w:r>
          </w:p>
          <w:p w:rsidR="00FD7D1E" w:rsidRDefault="00FD7D1E" w:rsidP="00013EF4">
            <w:pPr>
              <w:rPr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6C1ABB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C44CFB">
              <w:rPr>
                <w:b w:val="0"/>
              </w:rPr>
              <w:t>Ervaring met resultaatgerichte schoonmaak.</w:t>
            </w:r>
          </w:p>
          <w:p w:rsidR="00C44CFB" w:rsidRPr="001B4147" w:rsidRDefault="00C44CFB" w:rsidP="00013EF4">
            <w:pPr>
              <w:rPr>
                <w:b w:val="0"/>
              </w:rPr>
            </w:pPr>
            <w:r>
              <w:rPr>
                <w:b w:val="0"/>
              </w:rPr>
              <w:t xml:space="preserve">In alle kantoorgebouwen en binnen de kantoor-en sanitaire ruimten van de bedrijfsgebouwen van Delfland wordt resultaatgericht schoongemaakt. Toon aan dat u ervaring heeft met dit type schoonmaakonderhoud. </w:t>
            </w:r>
          </w:p>
          <w:p w:rsidR="00FD7D1E" w:rsidRDefault="00FD7D1E" w:rsidP="00013EF4">
            <w:pPr>
              <w:rPr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6C1ABB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2.</w:t>
            </w:r>
            <w:r w:rsidRPr="001B4147">
              <w:rPr>
                <w:b w:val="0"/>
              </w:rPr>
              <w:tab/>
            </w:r>
            <w:r w:rsidR="00C44CFB">
              <w:rPr>
                <w:b w:val="0"/>
              </w:rPr>
              <w:t>Ervaring met een schoonmaakopdracht verspreid over verschillende gebouwen.</w:t>
            </w:r>
          </w:p>
          <w:p w:rsidR="00C44CFB" w:rsidRDefault="00C44CFB" w:rsidP="00013EF4">
            <w:pPr>
              <w:rPr>
                <w:bCs w:val="0"/>
              </w:rPr>
            </w:pPr>
            <w:r>
              <w:rPr>
                <w:b w:val="0"/>
              </w:rPr>
              <w:t>Het schoonmaakonderhoud van Delfland is verdeeld over 65 verschillende gebouwen. Toon aan dat u ervaring heeft het met schoonmaken op minimaal 15 verschillende locaties binnen 1 overeenkomst.</w:t>
            </w:r>
          </w:p>
          <w:p w:rsidR="00FD7D1E" w:rsidRDefault="00FD7D1E" w:rsidP="00013EF4">
            <w:pPr>
              <w:rPr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6C1ABB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</w:t>
            </w:r>
            <w:r w:rsidR="00C44CFB">
              <w:rPr>
                <w:b w:val="0"/>
              </w:rPr>
              <w:t>3.    Ervaring met schoonmaken van industriële ruimten.</w:t>
            </w:r>
          </w:p>
          <w:p w:rsidR="00C44CFB" w:rsidRDefault="00C44CFB" w:rsidP="00013EF4">
            <w:pPr>
              <w:rPr>
                <w:b w:val="0"/>
                <w:bCs w:val="0"/>
              </w:rPr>
            </w:pPr>
            <w:r>
              <w:rPr>
                <w:b w:val="0"/>
              </w:rPr>
              <w:t>Toon aan dat uw ervaring heeft met het schoonmaken van industriële ruimten</w:t>
            </w:r>
            <w:r>
              <w:t>.</w:t>
            </w:r>
          </w:p>
          <w:p w:rsidR="00C44CFB" w:rsidRDefault="00C44CFB" w:rsidP="00C44CFB">
            <w:pPr>
              <w:rPr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</w:t>
            </w:r>
            <w:r>
              <w:rPr>
                <w:b w:val="0"/>
              </w:rPr>
              <w:t>4</w:t>
            </w:r>
            <w:r>
              <w:rPr>
                <w:b w:val="0"/>
              </w:rPr>
              <w:t xml:space="preserve">.    Ervaring met </w:t>
            </w:r>
            <w:r>
              <w:rPr>
                <w:b w:val="0"/>
              </w:rPr>
              <w:t>werken en begeleiden van mensen met afstand tot de arbeidsmarkt.</w:t>
            </w:r>
          </w:p>
          <w:p w:rsidR="00C44CFB" w:rsidRPr="00C44CFB" w:rsidRDefault="00C44CFB" w:rsidP="00013EF4">
            <w:pPr>
              <w:rPr>
                <w:b w:val="0"/>
                <w:bCs w:val="0"/>
              </w:rPr>
            </w:pPr>
            <w:r>
              <w:rPr>
                <w:b w:val="0"/>
              </w:rPr>
              <w:t xml:space="preserve">Toon aan dat uw ervaring </w:t>
            </w:r>
            <w:r>
              <w:rPr>
                <w:b w:val="0"/>
              </w:rPr>
              <w:t>heeft met het werken en begeleiden van participanten.</w:t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FD7D1E" w:rsidP="00013EF4">
            <w:r w:rsidRPr="008341A2">
              <w:t>1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C1ABB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C1ABB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FD7D1E" w:rsidP="00013EF4">
            <w:r w:rsidRPr="008341A2">
              <w:t>2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2B1465" w:rsidP="00013EF4">
            <w:r>
              <w:t>3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C1ABB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C1ABB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C1ABB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6C1ABB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6C1ABB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C1ABB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Gefactureerd bedrag en het percentage hiervan wat </w:t>
            </w:r>
            <w:r w:rsidRPr="008341A2">
              <w:lastRenderedPageBreak/>
              <w:t>betrekking heeft op de kerncompetentie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lastRenderedPageBreak/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0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:rsidR="00FD7D1E" w:rsidRPr="008341A2" w:rsidRDefault="002B1465" w:rsidP="00013EF4">
            <w:r>
              <w:t>4</w:t>
            </w:r>
          </w:p>
        </w:tc>
        <w:tc>
          <w:tcPr>
            <w:tcW w:w="1106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:rsidR="002B1465" w:rsidRPr="002B1465" w:rsidRDefault="006C1ABB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Hoofdstuk 2?</w:t>
            </w:r>
            <w:bookmarkStart w:id="0" w:name="_GoBack"/>
            <w:bookmarkEnd w:id="0"/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C1ABB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C1ABB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:rsidR="002B1465" w:rsidRDefault="002B1465" w:rsidP="00FD7D1E">
      <w:pPr>
        <w:suppressAutoHyphens/>
        <w:rPr>
          <w:lang w:eastAsia="en-US"/>
        </w:rPr>
      </w:pPr>
    </w:p>
    <w:p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:rsidR="00C540DF" w:rsidRDefault="00C540DF" w:rsidP="00C540DF">
      <w:pPr>
        <w:spacing w:line="240" w:lineRule="atLeast"/>
      </w:pPr>
      <w:bookmarkStart w:id="1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:rsidR="00C540DF" w:rsidRDefault="00C540DF" w:rsidP="00C540DF"/>
    <w:p w:rsidR="00C540DF" w:rsidRDefault="00C540DF" w:rsidP="00C540DF">
      <w:pPr>
        <w:suppressAutoHyphens/>
        <w:rPr>
          <w:lang w:eastAsia="en-US"/>
        </w:rPr>
      </w:pPr>
    </w:p>
    <w:p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ACA" w:rsidRDefault="00101ACA" w:rsidP="00AF32D1">
      <w:pPr>
        <w:spacing w:line="240" w:lineRule="auto"/>
      </w:pPr>
      <w:r>
        <w:separator/>
      </w:r>
    </w:p>
  </w:endnote>
  <w:endnote w:type="continuationSeparator" w:id="0">
    <w:p w:rsidR="00101ACA" w:rsidRDefault="00101ACA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ACA" w:rsidRDefault="00101ACA" w:rsidP="00AF32D1">
      <w:pPr>
        <w:spacing w:line="240" w:lineRule="auto"/>
      </w:pPr>
      <w:r>
        <w:separator/>
      </w:r>
    </w:p>
  </w:footnote>
  <w:footnote w:type="continuationSeparator" w:id="0">
    <w:p w:rsidR="00101ACA" w:rsidRDefault="00101ACA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C1ABB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C1ABB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C1ABB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54ABC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1ABB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4CFB"/>
    <w:rsid w:val="00C45085"/>
    <w:rsid w:val="00C5275D"/>
    <w:rsid w:val="00C540DF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6A13"/>
    <w:rsid w:val="00EF6609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42DE26A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fa0a1840-3a9a-4cb3-947f-d4d7fb553cb5"/>
    <ds:schemaRef ds:uri="http://purl.org/dc/dcmitype/"/>
    <ds:schemaRef ds:uri="5e441efc-6006-434a-a17f-cb80a7bc997c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6C91A-5D56-4664-ACCC-930ED46F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F3E22FE9.dotm</Template>
  <TotalTime>33</TotalTime>
  <Pages>2</Pages>
  <Words>431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Dooij - Wong, Men Ying de</cp:lastModifiedBy>
  <cp:revision>6</cp:revision>
  <cp:lastPrinted>2020-07-15T11:13:00Z</cp:lastPrinted>
  <dcterms:created xsi:type="dcterms:W3CDTF">2021-08-06T13:05:00Z</dcterms:created>
  <dcterms:modified xsi:type="dcterms:W3CDTF">2021-10-04T12:57:00Z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